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VB GE und PSS Lpz. Schönefeld Gleis 6 und 7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Pliquett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Brandenburger Str. 1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04103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Leipzig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CF5F7CAD-3956-4051-B482-139D41C7E319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